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B39" w:rsidRPr="00297830" w:rsidRDefault="00F77B39" w:rsidP="00F77B39">
      <w:bookmarkStart w:id="0" w:name="_GoBack"/>
      <w:bookmarkEnd w:id="0"/>
      <w:r w:rsidRPr="00297830">
        <w:tab/>
      </w:r>
      <w:r w:rsidRPr="00297830">
        <w:tab/>
      </w:r>
      <w:r w:rsidRPr="00297830">
        <w:tab/>
      </w:r>
      <w:r w:rsidRPr="00297830">
        <w:tab/>
      </w:r>
      <w:r w:rsidRPr="00297830">
        <w:tab/>
      </w:r>
    </w:p>
    <w:p w:rsidR="00F77B39" w:rsidRPr="00297830" w:rsidRDefault="00F77B39" w:rsidP="00F77B39">
      <w:pPr>
        <w:jc w:val="center"/>
        <w:rPr>
          <w:rFonts w:cs="Arial"/>
          <w:b/>
          <w:sz w:val="28"/>
          <w:szCs w:val="28"/>
        </w:rPr>
      </w:pPr>
      <w:r w:rsidRPr="00297830">
        <w:rPr>
          <w:rFonts w:cs="Arial"/>
          <w:b/>
          <w:sz w:val="28"/>
          <w:szCs w:val="28"/>
        </w:rPr>
        <w:t>Position Description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Position Title:</w:t>
            </w:r>
          </w:p>
        </w:tc>
        <w:tc>
          <w:tcPr>
            <w:tcW w:w="7229" w:type="dxa"/>
          </w:tcPr>
          <w:p w:rsidR="00021B9B" w:rsidRPr="000070D9" w:rsidRDefault="00CA24B9" w:rsidP="00021B9B">
            <w:pPr>
              <w:rPr>
                <w:rFonts w:cs="Arial"/>
              </w:rPr>
            </w:pPr>
            <w:r>
              <w:rPr>
                <w:rFonts w:cs="Arial"/>
              </w:rPr>
              <w:t>Electrical Test</w:t>
            </w:r>
            <w:r w:rsidR="008874A7">
              <w:rPr>
                <w:rFonts w:cs="Arial"/>
              </w:rPr>
              <w:t>ing Supervisor</w:t>
            </w:r>
          </w:p>
          <w:p w:rsidR="00C10B3F" w:rsidRPr="000070D9" w:rsidRDefault="00C10B3F" w:rsidP="00021B9B">
            <w:pPr>
              <w:rPr>
                <w:rFonts w:cs="Arial"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Direct Reports:</w:t>
            </w:r>
          </w:p>
        </w:tc>
        <w:tc>
          <w:tcPr>
            <w:tcW w:w="7229" w:type="dxa"/>
          </w:tcPr>
          <w:p w:rsidR="000B780F" w:rsidRPr="000070D9" w:rsidRDefault="00CA24B9" w:rsidP="007C1D82">
            <w:pPr>
              <w:rPr>
                <w:rFonts w:cs="Arial"/>
              </w:rPr>
            </w:pPr>
            <w:r>
              <w:rPr>
                <w:rFonts w:cs="Arial"/>
              </w:rPr>
              <w:t>0</w:t>
            </w:r>
            <w:r w:rsidR="00F00C53">
              <w:rPr>
                <w:rFonts w:cs="Arial"/>
              </w:rPr>
              <w:t xml:space="preserve"> </w:t>
            </w:r>
          </w:p>
          <w:p w:rsidR="007C1D82" w:rsidRPr="000070D9" w:rsidRDefault="007C1D82" w:rsidP="007C1D82">
            <w:pPr>
              <w:rPr>
                <w:rFonts w:cs="Arial"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Location:</w:t>
            </w:r>
          </w:p>
        </w:tc>
        <w:tc>
          <w:tcPr>
            <w:tcW w:w="7229" w:type="dxa"/>
          </w:tcPr>
          <w:p w:rsidR="00021B9B" w:rsidRPr="000070D9" w:rsidRDefault="00F00C53" w:rsidP="00021B9B">
            <w:pPr>
              <w:rPr>
                <w:rFonts w:cs="Arial"/>
              </w:rPr>
            </w:pPr>
            <w:r>
              <w:rPr>
                <w:rFonts w:cs="Arial"/>
              </w:rPr>
              <w:t>Ellice Road Support Centre</w:t>
            </w:r>
            <w:r w:rsidR="008874A7">
              <w:rPr>
                <w:rFonts w:cs="Arial"/>
              </w:rPr>
              <w:t xml:space="preserve">, travelling to Hibiscus and </w:t>
            </w:r>
            <w:proofErr w:type="spellStart"/>
            <w:r w:rsidR="008874A7">
              <w:rPr>
                <w:rFonts w:cs="Arial"/>
              </w:rPr>
              <w:t>Warkworth</w:t>
            </w:r>
            <w:proofErr w:type="spellEnd"/>
            <w:r w:rsidR="008874A7">
              <w:rPr>
                <w:rFonts w:cs="Arial"/>
              </w:rPr>
              <w:t xml:space="preserve"> Wellsford Hospices</w:t>
            </w:r>
          </w:p>
          <w:p w:rsidR="00C10B3F" w:rsidRPr="000070D9" w:rsidRDefault="00C10B3F" w:rsidP="00021B9B">
            <w:pPr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Date:</w:t>
            </w:r>
          </w:p>
        </w:tc>
        <w:tc>
          <w:tcPr>
            <w:tcW w:w="7229" w:type="dxa"/>
          </w:tcPr>
          <w:p w:rsidR="00F77B39" w:rsidRPr="000070D9" w:rsidRDefault="008874A7" w:rsidP="00873431">
            <w:pPr>
              <w:rPr>
                <w:rFonts w:cs="Arial"/>
              </w:rPr>
            </w:pPr>
            <w:r>
              <w:rPr>
                <w:rFonts w:cs="Arial"/>
              </w:rPr>
              <w:t>October</w:t>
            </w:r>
            <w:r w:rsidR="00CC17CC" w:rsidRPr="000070D9">
              <w:rPr>
                <w:rFonts w:cs="Arial"/>
              </w:rPr>
              <w:t xml:space="preserve"> 2017</w:t>
            </w:r>
          </w:p>
          <w:p w:rsidR="00F77B39" w:rsidRPr="000070D9" w:rsidRDefault="00F77B39" w:rsidP="00873431">
            <w:pPr>
              <w:rPr>
                <w:rFonts w:cs="Arial"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Reporting To:</w:t>
            </w:r>
          </w:p>
        </w:tc>
        <w:tc>
          <w:tcPr>
            <w:tcW w:w="7229" w:type="dxa"/>
          </w:tcPr>
          <w:p w:rsidR="00021B9B" w:rsidRPr="000070D9" w:rsidRDefault="008874A7" w:rsidP="00021B9B">
            <w:pPr>
              <w:rPr>
                <w:rFonts w:cs="Arial"/>
              </w:rPr>
            </w:pPr>
            <w:r>
              <w:rPr>
                <w:rFonts w:cs="Arial"/>
              </w:rPr>
              <w:t>Shared Services Manager</w:t>
            </w:r>
          </w:p>
          <w:p w:rsidR="00C10B3F" w:rsidRPr="000070D9" w:rsidRDefault="00C10B3F" w:rsidP="00021B9B">
            <w:pPr>
              <w:rPr>
                <w:rFonts w:cs="Arial"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Hours:</w:t>
            </w:r>
          </w:p>
        </w:tc>
        <w:tc>
          <w:tcPr>
            <w:tcW w:w="7229" w:type="dxa"/>
          </w:tcPr>
          <w:p w:rsidR="000B780F" w:rsidRPr="000070D9" w:rsidRDefault="00B4700C" w:rsidP="008874A7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8874A7">
              <w:rPr>
                <w:rFonts w:cs="Arial"/>
              </w:rPr>
              <w:t>.75 -  30 hours per week (over 4 days per week)</w:t>
            </w:r>
            <w:r w:rsidR="008A0D21" w:rsidRPr="000070D9">
              <w:rPr>
                <w:rFonts w:cs="Arial"/>
              </w:rPr>
              <w:br/>
            </w:r>
          </w:p>
        </w:tc>
      </w:tr>
    </w:tbl>
    <w:p w:rsidR="00F77B39" w:rsidRPr="00297830" w:rsidRDefault="009546FA" w:rsidP="00F77B39">
      <w:pPr>
        <w:rPr>
          <w:rFonts w:cs="Arial"/>
        </w:rPr>
      </w:pPr>
      <w:r w:rsidRPr="00297830">
        <w:rPr>
          <w:rFonts w:cs="Arial"/>
          <w:b/>
        </w:rPr>
        <w:tab/>
      </w:r>
      <w:r w:rsidRPr="00297830">
        <w:rPr>
          <w:rFonts w:cs="Arial"/>
          <w:b/>
        </w:rPr>
        <w:tab/>
      </w:r>
      <w:r w:rsidRPr="00297830">
        <w:rPr>
          <w:rFonts w:cs="Arial"/>
          <w:b/>
        </w:rPr>
        <w:tab/>
        <w:t xml:space="preserve">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297830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Position Objective</w:t>
            </w:r>
          </w:p>
        </w:tc>
      </w:tr>
      <w:tr w:rsidR="00F77B39" w:rsidRPr="00297830" w:rsidTr="00873431">
        <w:tc>
          <w:tcPr>
            <w:tcW w:w="9736" w:type="dxa"/>
          </w:tcPr>
          <w:p w:rsidR="00CA24B9" w:rsidRDefault="00B4700C" w:rsidP="00DB48C0">
            <w:pPr>
              <w:pStyle w:val="Title"/>
              <w:jc w:val="both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DB48C0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 xml:space="preserve">The </w:t>
            </w:r>
            <w:r w:rsidR="00CA24B9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Electrical Test</w:t>
            </w:r>
            <w:r w:rsidR="008874A7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ing Supervisor</w:t>
            </w:r>
            <w:r w:rsidR="00DB48C0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 xml:space="preserve"> is responsible for the</w:t>
            </w:r>
            <w:r w:rsidR="0079685E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 xml:space="preserve"> </w:t>
            </w:r>
            <w:r w:rsidR="00CA24B9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assessment for sale and safe testing of all electrical products that have been donated to Hospice that can be on-sold.</w:t>
            </w:r>
          </w:p>
          <w:p w:rsidR="007C1D82" w:rsidRPr="00CA24B9" w:rsidRDefault="00F00C53" w:rsidP="008874A7">
            <w:pPr>
              <w:pStyle w:val="Title"/>
              <w:jc w:val="both"/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The role holder is expected to </w:t>
            </w:r>
            <w:r w:rsidR="00CA24B9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personally </w:t>
            </w:r>
            <w:r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undertake the electrical testing at Hospice North Shore and oversee a team of </w:t>
            </w:r>
            <w:r w:rsidR="00CA24B9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trained and </w:t>
            </w:r>
            <w:r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qualified volunteers </w:t>
            </w:r>
            <w:r w:rsidR="00CA24B9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to </w:t>
            </w:r>
            <w:r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>undertake electrical testing</w:t>
            </w:r>
            <w:r w:rsidR="008874A7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 at the Hospice Support Centre, Ellice Road, North Shore, </w:t>
            </w:r>
            <w:proofErr w:type="spellStart"/>
            <w:r w:rsidR="008874A7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>Whangaparoa</w:t>
            </w:r>
            <w:proofErr w:type="spellEnd"/>
            <w:r w:rsidR="008874A7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 Hospice Shop and </w:t>
            </w:r>
            <w:proofErr w:type="spellStart"/>
            <w:r w:rsidR="008874A7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>Warkworth</w:t>
            </w:r>
            <w:proofErr w:type="spellEnd"/>
            <w:r w:rsidR="008874A7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 Hospice Shop</w:t>
            </w:r>
            <w:r w:rsidR="00CA24B9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>.  The role will establish and work to documented systems and processes and will take a lead role in the Community of Practice of Electrical testers across the Norther</w:t>
            </w:r>
            <w:r w:rsidR="008874A7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>n</w:t>
            </w:r>
            <w:r w:rsidR="00CA24B9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 Hospice Alliance – Hibiscus Hospice and </w:t>
            </w:r>
            <w:proofErr w:type="spellStart"/>
            <w:r w:rsidR="00CA24B9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>Warkworth</w:t>
            </w:r>
            <w:proofErr w:type="spellEnd"/>
            <w:r w:rsidR="00CA24B9">
              <w:rPr>
                <w:rFonts w:asciiTheme="minorHAnsi" w:hAnsiTheme="minorHAnsi" w:cs="Arial"/>
                <w:b w:val="0"/>
                <w:sz w:val="22"/>
                <w:szCs w:val="22"/>
                <w:u w:val="none"/>
              </w:rPr>
              <w:t xml:space="preserve"> Wellsford Hospice.</w:t>
            </w:r>
          </w:p>
        </w:tc>
      </w:tr>
    </w:tbl>
    <w:p w:rsidR="00F77B39" w:rsidRPr="00297830" w:rsidRDefault="00F77B39" w:rsidP="00F77B39">
      <w:pPr>
        <w:rPr>
          <w:rFonts w:cs="Arial"/>
          <w:b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1928"/>
        <w:gridCol w:w="7088"/>
      </w:tblGrid>
      <w:tr w:rsidR="00DD0615" w:rsidRPr="00297830" w:rsidTr="00DD0615">
        <w:tc>
          <w:tcPr>
            <w:tcW w:w="9016" w:type="dxa"/>
            <w:gridSpan w:val="2"/>
            <w:shd w:val="clear" w:color="auto" w:fill="D9D9D9" w:themeFill="background1" w:themeFillShade="D9"/>
          </w:tcPr>
          <w:p w:rsidR="00DD0615" w:rsidRPr="00297830" w:rsidRDefault="00DD0615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Key Accountabilities and  Expected Results</w:t>
            </w:r>
          </w:p>
        </w:tc>
      </w:tr>
      <w:tr w:rsidR="00DD0615" w:rsidRPr="00297830" w:rsidTr="00DD0615">
        <w:tc>
          <w:tcPr>
            <w:tcW w:w="1928" w:type="dxa"/>
            <w:shd w:val="clear" w:color="auto" w:fill="D9D9D9" w:themeFill="background1" w:themeFillShade="D9"/>
          </w:tcPr>
          <w:p w:rsidR="00DD0615" w:rsidRPr="00297830" w:rsidRDefault="00DD0615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Accountability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DD0615" w:rsidRPr="00297830" w:rsidRDefault="00DD0615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Expected Results</w:t>
            </w:r>
          </w:p>
        </w:tc>
      </w:tr>
      <w:tr w:rsidR="00DD0615" w:rsidRPr="00297830" w:rsidTr="00DD0615">
        <w:tc>
          <w:tcPr>
            <w:tcW w:w="1928" w:type="dxa"/>
          </w:tcPr>
          <w:p w:rsidR="00DD0615" w:rsidRPr="003047B7" w:rsidRDefault="00DD0615" w:rsidP="00DD061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Leading the Team</w:t>
            </w:r>
          </w:p>
        </w:tc>
        <w:tc>
          <w:tcPr>
            <w:tcW w:w="7088" w:type="dxa"/>
          </w:tcPr>
          <w:p w:rsidR="00DD0615" w:rsidRPr="003F5F61" w:rsidRDefault="00DD0615" w:rsidP="00BC612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502"/>
              <w:rPr>
                <w:rFonts w:cs="Arial"/>
              </w:rPr>
            </w:pPr>
            <w:r w:rsidRPr="003F5F61">
              <w:rPr>
                <w:rFonts w:cs="Arial"/>
              </w:rPr>
              <w:t xml:space="preserve">Professional support and direction is given to </w:t>
            </w:r>
            <w:r w:rsidR="00CA24B9">
              <w:rPr>
                <w:rFonts w:cs="Arial"/>
              </w:rPr>
              <w:t>volunteers</w:t>
            </w:r>
            <w:r w:rsidRPr="003F5F61">
              <w:rPr>
                <w:rFonts w:cs="Arial"/>
              </w:rPr>
              <w:t>, using a coaching and mentoring model of management</w:t>
            </w:r>
          </w:p>
          <w:p w:rsidR="00DD0615" w:rsidRPr="00F67247" w:rsidRDefault="00DD0615" w:rsidP="00BC612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502"/>
              <w:rPr>
                <w:rFonts w:cs="Arial"/>
                <w:lang w:val="en-GB" w:eastAsia="en-GB"/>
              </w:rPr>
            </w:pPr>
            <w:r w:rsidRPr="003F5F61">
              <w:rPr>
                <w:rFonts w:cs="Arial"/>
              </w:rPr>
              <w:lastRenderedPageBreak/>
              <w:t>Ensures all people management issues are managed according to appropriate policies and procedures (in conjunction with HR)</w:t>
            </w:r>
          </w:p>
          <w:p w:rsidR="00DD0615" w:rsidRPr="00F67247" w:rsidRDefault="00DD0615" w:rsidP="00BC612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502"/>
              <w:rPr>
                <w:rFonts w:cs="Arial"/>
                <w:lang w:val="en-GB" w:eastAsia="en-GB"/>
              </w:rPr>
            </w:pPr>
            <w:r>
              <w:rPr>
                <w:rFonts w:cs="Arial"/>
              </w:rPr>
              <w:t>Strong personal leadership including the use of initiative, personal accountability and professionalism</w:t>
            </w:r>
          </w:p>
          <w:p w:rsidR="00DD0615" w:rsidRPr="004A6C51" w:rsidRDefault="00DD0615" w:rsidP="00BC612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502"/>
              <w:rPr>
                <w:rFonts w:cs="Arial"/>
                <w:lang w:val="en-GB" w:eastAsia="en-GB"/>
              </w:rPr>
            </w:pPr>
            <w:r>
              <w:rPr>
                <w:rFonts w:cs="Arial"/>
              </w:rPr>
              <w:t>Oversee</w:t>
            </w:r>
            <w:r w:rsidR="008874A7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the recruitment and management of volunteers as appropriate.</w:t>
            </w:r>
          </w:p>
        </w:tc>
      </w:tr>
      <w:tr w:rsidR="00415A1C" w:rsidRPr="00297830" w:rsidTr="00DD0615">
        <w:tc>
          <w:tcPr>
            <w:tcW w:w="1928" w:type="dxa"/>
          </w:tcPr>
          <w:p w:rsidR="00415A1C" w:rsidRPr="00415A1C" w:rsidRDefault="00415A1C" w:rsidP="00DD0615">
            <w:pPr>
              <w:tabs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napToGrid w:val="0"/>
              <w:jc w:val="both"/>
              <w:rPr>
                <w:rFonts w:ascii="Calibri" w:hAnsi="Calibri" w:cs="Arial"/>
                <w:b/>
              </w:rPr>
            </w:pPr>
            <w:r w:rsidRPr="00415A1C">
              <w:rPr>
                <w:rFonts w:ascii="Calibri" w:hAnsi="Calibri" w:cs="Arial"/>
                <w:b/>
              </w:rPr>
              <w:lastRenderedPageBreak/>
              <w:t>Electrical testing</w:t>
            </w:r>
          </w:p>
        </w:tc>
        <w:tc>
          <w:tcPr>
            <w:tcW w:w="7088" w:type="dxa"/>
          </w:tcPr>
          <w:p w:rsidR="00415A1C" w:rsidRPr="00CA24B9" w:rsidRDefault="00415A1C" w:rsidP="00642C48">
            <w:pPr>
              <w:pStyle w:val="ListParagraph"/>
              <w:numPr>
                <w:ilvl w:val="0"/>
                <w:numId w:val="7"/>
              </w:numPr>
              <w:ind w:left="511" w:hanging="284"/>
              <w:jc w:val="both"/>
              <w:rPr>
                <w:rFonts w:ascii="Calibri" w:hAnsi="Calibri" w:cs="Arial"/>
              </w:rPr>
            </w:pPr>
            <w:r w:rsidRPr="00CA24B9">
              <w:rPr>
                <w:rFonts w:ascii="Calibri" w:hAnsi="Calibri" w:cs="Arial"/>
              </w:rPr>
              <w:t>Undertakes the sorting and testing of electrical goods at Ellice Road to the required safety standards</w:t>
            </w:r>
          </w:p>
          <w:p w:rsidR="00415A1C" w:rsidRPr="00CA24B9" w:rsidRDefault="00415A1C" w:rsidP="00642C48">
            <w:pPr>
              <w:pStyle w:val="ListParagraph"/>
              <w:numPr>
                <w:ilvl w:val="0"/>
                <w:numId w:val="7"/>
              </w:numPr>
              <w:ind w:left="511" w:hanging="284"/>
              <w:jc w:val="both"/>
              <w:rPr>
                <w:rFonts w:ascii="Calibri" w:hAnsi="Calibri" w:cs="Arial"/>
              </w:rPr>
            </w:pPr>
            <w:r w:rsidRPr="00CA24B9">
              <w:rPr>
                <w:rFonts w:ascii="Calibri" w:hAnsi="Calibri" w:cs="Arial"/>
              </w:rPr>
              <w:t>Oversees qualified volunteers to undertake electrical testing at the three Hospices</w:t>
            </w:r>
          </w:p>
          <w:p w:rsidR="00415A1C" w:rsidRPr="00CA24B9" w:rsidRDefault="00415A1C" w:rsidP="00642C48">
            <w:pPr>
              <w:pStyle w:val="ListParagraph"/>
              <w:numPr>
                <w:ilvl w:val="0"/>
                <w:numId w:val="7"/>
              </w:numPr>
              <w:ind w:left="511" w:hanging="284"/>
              <w:jc w:val="both"/>
              <w:rPr>
                <w:rFonts w:ascii="Calibri" w:hAnsi="Calibri" w:cs="Arial"/>
              </w:rPr>
            </w:pPr>
            <w:r w:rsidRPr="00CA24B9">
              <w:rPr>
                <w:rFonts w:ascii="Calibri" w:hAnsi="Calibri" w:cs="Arial"/>
              </w:rPr>
              <w:t>Assesses the current training that is being undertaken in the electrical testing area</w:t>
            </w:r>
            <w:r w:rsidR="00BC6125" w:rsidRPr="00CA24B9">
              <w:rPr>
                <w:rFonts w:ascii="Calibri" w:hAnsi="Calibri" w:cs="Arial"/>
              </w:rPr>
              <w:t xml:space="preserve"> and ensures an adequate supply of qualified electrical testers to meet Hospice needs</w:t>
            </w:r>
          </w:p>
          <w:p w:rsidR="00415A1C" w:rsidRDefault="00415A1C" w:rsidP="00642C48">
            <w:pPr>
              <w:pStyle w:val="ListParagraph"/>
              <w:numPr>
                <w:ilvl w:val="0"/>
                <w:numId w:val="7"/>
              </w:numPr>
              <w:ind w:left="511" w:hanging="284"/>
              <w:jc w:val="both"/>
              <w:rPr>
                <w:rFonts w:ascii="Calibri" w:hAnsi="Calibri" w:cs="Arial"/>
              </w:rPr>
            </w:pPr>
            <w:r w:rsidRPr="00CA24B9">
              <w:rPr>
                <w:rFonts w:ascii="Calibri" w:hAnsi="Calibri" w:cs="Arial"/>
              </w:rPr>
              <w:t>Coaches staff and volunteers in safe ways of operating in the electrical area and ensures all personnel undertaking testing are signed off as competent</w:t>
            </w:r>
          </w:p>
          <w:p w:rsidR="008874A7" w:rsidRPr="00CA24B9" w:rsidRDefault="008874A7" w:rsidP="00642C48">
            <w:pPr>
              <w:pStyle w:val="ListParagraph"/>
              <w:numPr>
                <w:ilvl w:val="0"/>
                <w:numId w:val="7"/>
              </w:numPr>
              <w:ind w:left="511" w:hanging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Ensures all electrical goods for sale through Hospice Shops meet an acceptable standard for resale</w:t>
            </w:r>
          </w:p>
        </w:tc>
      </w:tr>
      <w:tr w:rsidR="00DD0615" w:rsidRPr="00297830" w:rsidTr="00DD0615">
        <w:tc>
          <w:tcPr>
            <w:tcW w:w="1928" w:type="dxa"/>
          </w:tcPr>
          <w:p w:rsidR="00DD0615" w:rsidRDefault="00DD0615" w:rsidP="00DD061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Health &amp; Safety</w:t>
            </w:r>
          </w:p>
        </w:tc>
        <w:tc>
          <w:tcPr>
            <w:tcW w:w="7088" w:type="dxa"/>
          </w:tcPr>
          <w:p w:rsidR="00864CC3" w:rsidRDefault="00864CC3" w:rsidP="00642C4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511" w:hanging="284"/>
              <w:rPr>
                <w:rFonts w:cs="Arial"/>
              </w:rPr>
            </w:pPr>
            <w:r w:rsidRPr="003047B7">
              <w:rPr>
                <w:rFonts w:cs="Arial"/>
              </w:rPr>
              <w:t>Actively promotes a safe workplace and health and wellbeing of staff</w:t>
            </w:r>
          </w:p>
          <w:p w:rsidR="00864CC3" w:rsidRPr="00EC0D01" w:rsidRDefault="00864CC3" w:rsidP="00642C4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511" w:hanging="284"/>
              <w:rPr>
                <w:rFonts w:cs="Arial"/>
              </w:rPr>
            </w:pPr>
            <w:r w:rsidRPr="00EC0D01">
              <w:rPr>
                <w:rFonts w:cs="Arial"/>
              </w:rPr>
              <w:t>Complies with and contributes to Health and Safety systems and Emergency procedures in place throughout organisation</w:t>
            </w:r>
          </w:p>
          <w:p w:rsidR="00DD0615" w:rsidRPr="00864CC3" w:rsidRDefault="00864CC3" w:rsidP="00642C4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511" w:hanging="284"/>
              <w:rPr>
                <w:rFonts w:cs="Arial"/>
              </w:rPr>
            </w:pPr>
            <w:r w:rsidRPr="00EC0D01">
              <w:rPr>
                <w:rFonts w:cs="Arial"/>
              </w:rPr>
              <w:t xml:space="preserve">Reports all departmental accidents and incidents/near misses </w:t>
            </w:r>
            <w:r>
              <w:rPr>
                <w:rFonts w:cs="Arial"/>
              </w:rPr>
              <w:t>accurately and in a timely manner.</w:t>
            </w:r>
          </w:p>
        </w:tc>
      </w:tr>
      <w:tr w:rsidR="00DD0615" w:rsidRPr="00000B13" w:rsidTr="00DD0615">
        <w:tc>
          <w:tcPr>
            <w:tcW w:w="1928" w:type="dxa"/>
          </w:tcPr>
          <w:p w:rsidR="00DD0615" w:rsidRPr="00000B13" w:rsidRDefault="00DD0615" w:rsidP="00DD0615">
            <w:pPr>
              <w:rPr>
                <w:rFonts w:cs="Arial"/>
                <w:b/>
              </w:rPr>
            </w:pPr>
            <w:r w:rsidRPr="00000B13">
              <w:rPr>
                <w:rFonts w:cs="Arial"/>
                <w:b/>
              </w:rPr>
              <w:t>Any other Reasonable Duties</w:t>
            </w:r>
          </w:p>
        </w:tc>
        <w:tc>
          <w:tcPr>
            <w:tcW w:w="7088" w:type="dxa"/>
          </w:tcPr>
          <w:p w:rsidR="00DD0615" w:rsidRPr="00000B13" w:rsidRDefault="00DD0615" w:rsidP="00BC6125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="Arial"/>
              </w:rPr>
            </w:pPr>
            <w:r w:rsidRPr="00000B13">
              <w:rPr>
                <w:rFonts w:cs="Arial"/>
              </w:rPr>
              <w:t>Any other reasonable duties as required by the</w:t>
            </w:r>
            <w:r w:rsidR="008874A7">
              <w:rPr>
                <w:rFonts w:cs="Arial"/>
              </w:rPr>
              <w:t xml:space="preserve"> Shared Services Manager</w:t>
            </w:r>
            <w:r w:rsidRPr="00000B13">
              <w:rPr>
                <w:rFonts w:cs="Arial"/>
              </w:rPr>
              <w:t xml:space="preserve"> in order to support a happy, safe and high performing work environment.</w:t>
            </w:r>
          </w:p>
          <w:p w:rsidR="00DD0615" w:rsidRPr="00000B13" w:rsidRDefault="00DD0615" w:rsidP="00BC6125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="Arial"/>
              </w:rPr>
            </w:pPr>
            <w:r w:rsidRPr="00000B13">
              <w:rPr>
                <w:rFonts w:cs="Arial"/>
              </w:rPr>
              <w:t>Meet employee responsibilities in accordance with Appendix 1.</w:t>
            </w:r>
          </w:p>
          <w:p w:rsidR="00DD0615" w:rsidRPr="00000B13" w:rsidRDefault="00DD0615" w:rsidP="00DD0615">
            <w:pPr>
              <w:pStyle w:val="ListParagraph"/>
              <w:ind w:left="317"/>
              <w:rPr>
                <w:rFonts w:cs="Arial"/>
              </w:rPr>
            </w:pPr>
          </w:p>
        </w:tc>
      </w:tr>
    </w:tbl>
    <w:p w:rsidR="00F77B39" w:rsidRDefault="00F77B39" w:rsidP="00F77B39">
      <w:pPr>
        <w:rPr>
          <w:rFonts w:cs="Arial"/>
          <w:b/>
        </w:rPr>
      </w:pPr>
    </w:p>
    <w:p w:rsidR="000070D9" w:rsidRPr="00000B13" w:rsidRDefault="000070D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000B13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000B13" w:rsidRDefault="00F77B39" w:rsidP="00873431">
            <w:pPr>
              <w:rPr>
                <w:rFonts w:cs="Arial"/>
                <w:b/>
              </w:rPr>
            </w:pPr>
            <w:r w:rsidRPr="00000B13">
              <w:rPr>
                <w:rFonts w:cs="Arial"/>
                <w:b/>
              </w:rPr>
              <w:t>Important Working Relationships</w:t>
            </w:r>
          </w:p>
        </w:tc>
      </w:tr>
      <w:tr w:rsidR="00F77B39" w:rsidRPr="00297830" w:rsidTr="00247C84">
        <w:tc>
          <w:tcPr>
            <w:tcW w:w="9736" w:type="dxa"/>
            <w:shd w:val="clear" w:color="auto" w:fill="FFFFFF" w:themeFill="background1"/>
          </w:tcPr>
          <w:p w:rsidR="00F77B39" w:rsidRPr="00247C84" w:rsidRDefault="00F77B39" w:rsidP="00873431">
            <w:pPr>
              <w:rPr>
                <w:rFonts w:cs="Arial"/>
                <w:b/>
                <w:u w:val="single"/>
              </w:rPr>
            </w:pPr>
            <w:r w:rsidRPr="00247C84">
              <w:rPr>
                <w:rFonts w:cs="Arial"/>
                <w:b/>
                <w:u w:val="single"/>
              </w:rPr>
              <w:t>Internal</w:t>
            </w:r>
          </w:p>
          <w:p w:rsidR="008874A7" w:rsidRDefault="008874A7" w:rsidP="00247C84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Shared Services Manager</w:t>
            </w:r>
          </w:p>
          <w:p w:rsidR="008874A7" w:rsidRDefault="008874A7" w:rsidP="00247C84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Retail Services Manager</w:t>
            </w:r>
          </w:p>
          <w:p w:rsidR="00247C84" w:rsidRPr="00247C84" w:rsidRDefault="00247C84" w:rsidP="00247C84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Support Centre Manager</w:t>
            </w:r>
          </w:p>
          <w:p w:rsidR="00CA24B9" w:rsidRDefault="00CA24B9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Logistics Coordinator</w:t>
            </w:r>
          </w:p>
          <w:p w:rsidR="00864CC3" w:rsidRPr="00247C84" w:rsidRDefault="00864CC3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 xml:space="preserve">Shop Managers </w:t>
            </w:r>
          </w:p>
          <w:p w:rsidR="00247C84" w:rsidRPr="00247C84" w:rsidRDefault="00247C84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Volunteers</w:t>
            </w:r>
          </w:p>
          <w:p w:rsidR="007637BF" w:rsidRPr="00247C84" w:rsidRDefault="007637BF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Volunteer Services</w:t>
            </w:r>
          </w:p>
          <w:p w:rsidR="00864CC3" w:rsidRPr="00247C84" w:rsidRDefault="00864CC3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Health and safety committee</w:t>
            </w:r>
          </w:p>
          <w:p w:rsidR="00F77B39" w:rsidRPr="00247C84" w:rsidRDefault="00EC4274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All other Staff and Volunteer</w:t>
            </w:r>
          </w:p>
          <w:p w:rsidR="00F77B39" w:rsidRPr="00247C84" w:rsidRDefault="00F77B39" w:rsidP="00873431">
            <w:pPr>
              <w:rPr>
                <w:rFonts w:cs="Arial"/>
                <w:b/>
                <w:u w:val="single"/>
              </w:rPr>
            </w:pPr>
            <w:r w:rsidRPr="00247C84">
              <w:rPr>
                <w:rFonts w:cs="Arial"/>
                <w:b/>
                <w:u w:val="single"/>
              </w:rPr>
              <w:t>External</w:t>
            </w:r>
          </w:p>
          <w:p w:rsidR="00247C84" w:rsidRPr="00247C84" w:rsidRDefault="00247C84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Customers</w:t>
            </w:r>
          </w:p>
          <w:p w:rsidR="00247C84" w:rsidRPr="00247C84" w:rsidRDefault="00247C84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Donors</w:t>
            </w:r>
          </w:p>
          <w:p w:rsidR="009546FA" w:rsidRPr="00247C84" w:rsidRDefault="00EC4274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Contractors</w:t>
            </w:r>
          </w:p>
          <w:p w:rsidR="00EC4274" w:rsidRPr="00247C84" w:rsidRDefault="00247C84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Training Providers</w:t>
            </w:r>
          </w:p>
          <w:p w:rsidR="007637BF" w:rsidRPr="00247C84" w:rsidRDefault="00EC4274" w:rsidP="00BC6125">
            <w:pPr>
              <w:pStyle w:val="ListParagraph"/>
              <w:numPr>
                <w:ilvl w:val="0"/>
                <w:numId w:val="3"/>
              </w:numPr>
              <w:ind w:left="454"/>
              <w:rPr>
                <w:rFonts w:cs="Arial"/>
              </w:rPr>
            </w:pPr>
            <w:r w:rsidRPr="00247C84">
              <w:rPr>
                <w:rFonts w:cs="Arial"/>
              </w:rPr>
              <w:t>Compliance bodies</w:t>
            </w:r>
          </w:p>
          <w:p w:rsidR="007637BF" w:rsidRPr="00247C84" w:rsidRDefault="007637BF" w:rsidP="00140E3A">
            <w:pPr>
              <w:ind w:left="94"/>
              <w:rPr>
                <w:rFonts w:cs="Arial"/>
              </w:rPr>
            </w:pPr>
          </w:p>
        </w:tc>
      </w:tr>
    </w:tbl>
    <w:p w:rsidR="00F77B39" w:rsidRPr="00297830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7B39" w:rsidRPr="00297830" w:rsidTr="00F062A3">
        <w:tc>
          <w:tcPr>
            <w:tcW w:w="9016" w:type="dxa"/>
            <w:gridSpan w:val="2"/>
            <w:shd w:val="clear" w:color="auto" w:fill="D9D9D9" w:themeFill="background1" w:themeFillShade="D9"/>
          </w:tcPr>
          <w:p w:rsidR="00F77B39" w:rsidRPr="00297830" w:rsidRDefault="00F062A3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Person Specification</w:t>
            </w:r>
          </w:p>
        </w:tc>
      </w:tr>
      <w:tr w:rsidR="00F062A3" w:rsidRPr="00297830" w:rsidTr="00785AD1">
        <w:tc>
          <w:tcPr>
            <w:tcW w:w="4508" w:type="dxa"/>
            <w:shd w:val="clear" w:color="auto" w:fill="D9D9D9" w:themeFill="background1" w:themeFillShade="D9"/>
          </w:tcPr>
          <w:p w:rsidR="00F062A3" w:rsidRPr="00297830" w:rsidRDefault="00F062A3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Expected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:rsidR="00F062A3" w:rsidRPr="00297830" w:rsidRDefault="00F062A3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Desired</w:t>
            </w:r>
          </w:p>
        </w:tc>
      </w:tr>
      <w:tr w:rsidR="00BE7E39" w:rsidRPr="00297830" w:rsidTr="00064D35">
        <w:tc>
          <w:tcPr>
            <w:tcW w:w="4508" w:type="dxa"/>
          </w:tcPr>
          <w:p w:rsidR="00EC4274" w:rsidRDefault="00EC4274" w:rsidP="00BC612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Trade qualification</w:t>
            </w:r>
            <w:r w:rsidRPr="00EC4274">
              <w:rPr>
                <w:rFonts w:cs="Arial"/>
              </w:rPr>
              <w:t xml:space="preserve"> or equivalent work experience</w:t>
            </w:r>
          </w:p>
          <w:p w:rsidR="00EC4274" w:rsidRPr="00EC4274" w:rsidRDefault="00EC4274" w:rsidP="00BC612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EC4274">
              <w:rPr>
                <w:rFonts w:cs="Arial"/>
              </w:rPr>
              <w:t>Knowledge of New Zealand health and safety-related legislation (codes, guidelines, standards) and the ACC audit process</w:t>
            </w:r>
          </w:p>
          <w:p w:rsidR="00EC4274" w:rsidRPr="00EC4274" w:rsidRDefault="00EC4274" w:rsidP="00BC612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EC4274">
              <w:rPr>
                <w:rFonts w:cs="Arial"/>
              </w:rPr>
              <w:t>Previous experience in building maintenance</w:t>
            </w:r>
            <w:r w:rsidR="00BC6125">
              <w:rPr>
                <w:rFonts w:cs="Arial"/>
              </w:rPr>
              <w:t>,</w:t>
            </w:r>
            <w:r w:rsidRPr="00EC4274">
              <w:rPr>
                <w:rFonts w:cs="Arial"/>
              </w:rPr>
              <w:t xml:space="preserve"> management</w:t>
            </w:r>
            <w:r w:rsidR="00BC6125">
              <w:rPr>
                <w:rFonts w:cs="Arial"/>
              </w:rPr>
              <w:t xml:space="preserve"> or logistics</w:t>
            </w:r>
          </w:p>
          <w:p w:rsidR="008874A7" w:rsidRDefault="008874A7" w:rsidP="00BC612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Previous experience in managing others</w:t>
            </w:r>
          </w:p>
          <w:p w:rsidR="00140E3A" w:rsidRPr="00140E3A" w:rsidRDefault="00140E3A" w:rsidP="00BC612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140E3A">
              <w:rPr>
                <w:rFonts w:cs="Arial"/>
              </w:rPr>
              <w:lastRenderedPageBreak/>
              <w:t>Highly organised, approachable and collaborative working style</w:t>
            </w:r>
          </w:p>
          <w:p w:rsidR="00AD5F8F" w:rsidRDefault="00AD5F8F" w:rsidP="00BC612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Ability and experience in leading a team</w:t>
            </w:r>
          </w:p>
          <w:p w:rsidR="00140E3A" w:rsidRDefault="00140E3A" w:rsidP="00BC612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140E3A">
              <w:rPr>
                <w:rFonts w:cs="Arial"/>
              </w:rPr>
              <w:t xml:space="preserve">Excellent IT skills including the </w:t>
            </w:r>
            <w:r w:rsidR="00EC4274">
              <w:rPr>
                <w:rFonts w:cs="Arial"/>
              </w:rPr>
              <w:t>use of Outlook, Word, Excel</w:t>
            </w:r>
            <w:r w:rsidRPr="00140E3A">
              <w:rPr>
                <w:rFonts w:cs="Arial"/>
              </w:rPr>
              <w:t>.</w:t>
            </w:r>
          </w:p>
          <w:p w:rsidR="00EC4274" w:rsidRDefault="00EC4274" w:rsidP="00BC612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 flexible “can do” attitude</w:t>
            </w:r>
          </w:p>
          <w:p w:rsidR="001242A6" w:rsidRPr="00BC6125" w:rsidRDefault="00140E3A" w:rsidP="00BC6125">
            <w:pPr>
              <w:pStyle w:val="ListParagraph"/>
              <w:numPr>
                <w:ilvl w:val="0"/>
                <w:numId w:val="3"/>
              </w:numPr>
            </w:pPr>
            <w:r w:rsidRPr="00140E3A">
              <w:rPr>
                <w:rFonts w:cs="Arial"/>
              </w:rPr>
              <w:t>A valid, clean full driver’s licence</w:t>
            </w:r>
            <w:r w:rsidRPr="00A25F2C">
              <w:rPr>
                <w:rFonts w:ascii="Arial" w:eastAsia="Times New Roman" w:hAnsi="Arial" w:cs="Arial"/>
                <w:lang w:eastAsia="en-NZ"/>
              </w:rPr>
              <w:t> </w:t>
            </w:r>
          </w:p>
          <w:p w:rsidR="00BC6125" w:rsidRPr="00BC6125" w:rsidRDefault="00BC6125" w:rsidP="00195AA3">
            <w:pPr>
              <w:pStyle w:val="ListParagraph"/>
              <w:numPr>
                <w:ilvl w:val="0"/>
                <w:numId w:val="3"/>
              </w:numPr>
            </w:pPr>
            <w:r w:rsidRPr="00BC6125">
              <w:rPr>
                <w:rFonts w:eastAsia="Times New Roman" w:cs="Arial"/>
                <w:lang w:eastAsia="en-NZ"/>
              </w:rPr>
              <w:t xml:space="preserve">Physically able to </w:t>
            </w:r>
            <w:r w:rsidR="00195AA3">
              <w:rPr>
                <w:rFonts w:eastAsia="Times New Roman" w:cs="Arial"/>
                <w:lang w:eastAsia="en-NZ"/>
              </w:rPr>
              <w:t>assist with</w:t>
            </w:r>
            <w:r w:rsidRPr="00BC6125">
              <w:rPr>
                <w:rFonts w:eastAsia="Times New Roman" w:cs="Arial"/>
                <w:lang w:eastAsia="en-NZ"/>
              </w:rPr>
              <w:t xml:space="preserve"> stores duties if required</w:t>
            </w:r>
          </w:p>
        </w:tc>
        <w:tc>
          <w:tcPr>
            <w:tcW w:w="4508" w:type="dxa"/>
          </w:tcPr>
          <w:p w:rsidR="00BE7E39" w:rsidRPr="00297830" w:rsidRDefault="00EC4274" w:rsidP="00BC6125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Formal </w:t>
            </w:r>
            <w:r w:rsidR="00AD5F8F">
              <w:rPr>
                <w:rFonts w:cs="Arial"/>
              </w:rPr>
              <w:t>Electrical Qualification</w:t>
            </w:r>
            <w:r w:rsidR="008874A7">
              <w:rPr>
                <w:rFonts w:cs="Arial"/>
              </w:rPr>
              <w:t xml:space="preserve"> i.e. registered electrician or electrical inspector</w:t>
            </w:r>
          </w:p>
        </w:tc>
      </w:tr>
    </w:tbl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F77B39" w:rsidRPr="00297830" w:rsidRDefault="00F77B39" w:rsidP="00F77B39">
      <w:pPr>
        <w:jc w:val="center"/>
        <w:rPr>
          <w:rFonts w:cs="Arial"/>
          <w:b/>
        </w:rPr>
      </w:pPr>
      <w:r w:rsidRPr="00297830">
        <w:rPr>
          <w:rFonts w:cs="Arial"/>
          <w:b/>
        </w:rPr>
        <w:t>Appendix 1</w:t>
      </w:r>
    </w:p>
    <w:p w:rsidR="00F77B39" w:rsidRPr="00297830" w:rsidRDefault="00F77B39" w:rsidP="00F77B39">
      <w:pPr>
        <w:rPr>
          <w:rFonts w:cs="Arial"/>
          <w:b/>
        </w:rPr>
      </w:pPr>
      <w:r w:rsidRPr="00297830">
        <w:rPr>
          <w:rFonts w:cs="Arial"/>
          <w:b/>
        </w:rPr>
        <w:t xml:space="preserve">General Responsibilities of an Employee of </w:t>
      </w:r>
      <w:r w:rsidR="00BC56D8" w:rsidRPr="00297830">
        <w:rPr>
          <w:rFonts w:cs="Arial"/>
          <w:b/>
        </w:rPr>
        <w:t>the Northern</w:t>
      </w:r>
      <w:r w:rsidRPr="00297830">
        <w:rPr>
          <w:rFonts w:cs="Arial"/>
          <w:b/>
        </w:rPr>
        <w:t xml:space="preserve"> Hospice</w:t>
      </w:r>
      <w:r w:rsidR="00BC56D8" w:rsidRPr="00297830">
        <w:rPr>
          <w:rFonts w:cs="Arial"/>
          <w:b/>
        </w:rPr>
        <w:t xml:space="preserve"> Alliance.</w:t>
      </w:r>
    </w:p>
    <w:p w:rsidR="00F77B39" w:rsidRPr="00297830" w:rsidRDefault="00F77B39" w:rsidP="00F77B39">
      <w:pPr>
        <w:rPr>
          <w:rFonts w:cs="Arial"/>
          <w:i/>
        </w:rPr>
      </w:pPr>
      <w:r w:rsidRPr="00297830">
        <w:rPr>
          <w:rFonts w:cs="Arial"/>
          <w:i/>
        </w:rPr>
        <w:t xml:space="preserve">The following responsibilities are shared by all </w:t>
      </w:r>
      <w:r w:rsidR="00BC56D8" w:rsidRPr="00297830">
        <w:rPr>
          <w:rFonts w:cs="Arial"/>
          <w:i/>
        </w:rPr>
        <w:t>Northern Hospice Alliance</w:t>
      </w:r>
      <w:r w:rsidRPr="00297830">
        <w:rPr>
          <w:rFonts w:cs="Arial"/>
          <w:i/>
        </w:rPr>
        <w:t xml:space="preserve"> staff. Please read this section carefully as it contains important information that applies to your role every 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3"/>
        <w:gridCol w:w="4563"/>
      </w:tblGrid>
      <w:tr w:rsidR="00F77B39" w:rsidRPr="00297830" w:rsidTr="00873431">
        <w:tc>
          <w:tcPr>
            <w:tcW w:w="9736" w:type="dxa"/>
            <w:gridSpan w:val="2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General Responsibilities</w:t>
            </w:r>
          </w:p>
        </w:tc>
      </w:tr>
      <w:tr w:rsidR="00F77B39" w:rsidRPr="00297830" w:rsidTr="00873431">
        <w:tc>
          <w:tcPr>
            <w:tcW w:w="4868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lastRenderedPageBreak/>
              <w:t>Accountability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What’s Expected of You</w:t>
            </w: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 xml:space="preserve">Professional Standards </w:t>
            </w:r>
          </w:p>
        </w:tc>
        <w:tc>
          <w:tcPr>
            <w:tcW w:w="4868" w:type="dxa"/>
          </w:tcPr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Maintain any qualifications, including registrations and practising certificates, required for legal and safe practice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Keep yourself up to date on knowledge, best practices and legislation relating to your work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Make a personal contribution towards effective and efficient working relation</w:t>
            </w:r>
            <w:r w:rsidR="00BC56D8" w:rsidRPr="00297830">
              <w:rPr>
                <w:rFonts w:cs="Arial"/>
              </w:rPr>
              <w:t>ships with your team and other NHA</w:t>
            </w:r>
            <w:r w:rsidRPr="00297830">
              <w:rPr>
                <w:rFonts w:cs="Arial"/>
              </w:rPr>
              <w:t xml:space="preserve"> Teams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Ensure you carry out your work in a way that is customer focused and meets professional standards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 xml:space="preserve">In conjunction with </w:t>
            </w:r>
            <w:r w:rsidR="00935A01" w:rsidRPr="00297830">
              <w:rPr>
                <w:rFonts w:cs="Arial"/>
              </w:rPr>
              <w:t>your manager</w:t>
            </w:r>
            <w:r w:rsidRPr="00297830">
              <w:rPr>
                <w:rFonts w:cs="Arial"/>
              </w:rPr>
              <w:t>, identify your own training needs and plan to meet these needs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 xml:space="preserve">Manage your own time and prioritise your work effectively. </w:t>
            </w:r>
          </w:p>
          <w:p w:rsidR="00F77B39" w:rsidRPr="00297830" w:rsidRDefault="00F77B39" w:rsidP="00873431">
            <w:pPr>
              <w:pStyle w:val="ListParagraph"/>
              <w:ind w:left="406"/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Legislation, Regulations and Organisational Policies</w:t>
            </w:r>
          </w:p>
        </w:tc>
        <w:tc>
          <w:tcPr>
            <w:tcW w:w="4868" w:type="dxa"/>
          </w:tcPr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Be familiar with and adhere to the provision of: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 w:rsidRPr="00297830">
              <w:rPr>
                <w:rFonts w:cs="Arial"/>
              </w:rPr>
              <w:t>All relevant acts and regulations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 w:rsidRPr="00297830">
              <w:rPr>
                <w:rFonts w:cs="Arial"/>
              </w:rPr>
              <w:t>All organisational policies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 w:rsidRPr="00297830">
              <w:rPr>
                <w:rFonts w:cs="Arial"/>
              </w:rPr>
              <w:t>Relevant procedure manuals.</w:t>
            </w:r>
          </w:p>
          <w:p w:rsidR="00F77B39" w:rsidRPr="00297830" w:rsidRDefault="00F77B39" w:rsidP="00873431">
            <w:pPr>
              <w:pStyle w:val="ListParagraph"/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Health and Safety</w:t>
            </w:r>
          </w:p>
        </w:tc>
        <w:tc>
          <w:tcPr>
            <w:tcW w:w="4868" w:type="dxa"/>
          </w:tcPr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Carry out work in a healthy and safe manner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Encourage and assist others to work in the same way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Report and rectify any unsafe workplace conditions/practices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Complete an accident report for any accident, injury or near miss which has taken place at work in a timely manner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lastRenderedPageBreak/>
              <w:t>Co-operate with, support and promote health and safety actions and initiatives in the workplace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Read and understand the health and safety manual and the emergency plan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  <w:b/>
              </w:rPr>
            </w:pPr>
            <w:r w:rsidRPr="00297830">
              <w:rPr>
                <w:rFonts w:cs="Arial"/>
              </w:rPr>
              <w:t>Keep your knowledge of identified hazards up-to-date.</w:t>
            </w:r>
          </w:p>
          <w:p w:rsidR="00F77B39" w:rsidRPr="00297830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lastRenderedPageBreak/>
              <w:t>Confidentiality</w:t>
            </w:r>
          </w:p>
        </w:tc>
        <w:tc>
          <w:tcPr>
            <w:tcW w:w="4868" w:type="dxa"/>
          </w:tcPr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Adhere to the Privacy Act 1993 and the Health Information Privacy Code 1994 and subsequent amendments in regard to the non-disclosure of information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  <w:b/>
              </w:rPr>
            </w:pPr>
            <w:r w:rsidRPr="00297830">
              <w:rPr>
                <w:rFonts w:cs="Arial"/>
              </w:rPr>
              <w:t>Strict confidentiality of patient, applicant and employee information is maintained at all times.</w:t>
            </w:r>
          </w:p>
          <w:p w:rsidR="00F77B39" w:rsidRPr="00297830" w:rsidRDefault="00F77B39" w:rsidP="00873431">
            <w:pPr>
              <w:ind w:left="46"/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Behaviours</w:t>
            </w:r>
          </w:p>
        </w:tc>
        <w:tc>
          <w:tcPr>
            <w:tcW w:w="4868" w:type="dxa"/>
          </w:tcPr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Thoughtful of other people and take time to put yourself in other people shoes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Positive about what we can achieve, high standards and motivate others to achieve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Open, flexible and accepting of challenges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Treat others as you would like to be treated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Honest with yourself and with others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Resources are used thoughtfully and effectively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Behave and work in a responsible and ethical manner that is consistent with your profession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Understand that everyone has a voice and therefore you listen, acknowledge and respond appropriately</w:t>
            </w:r>
          </w:p>
          <w:p w:rsidR="00F77B39" w:rsidRPr="00297830" w:rsidRDefault="00F77B39" w:rsidP="00BC6125">
            <w:pPr>
              <w:pStyle w:val="ListParagraph"/>
              <w:numPr>
                <w:ilvl w:val="0"/>
                <w:numId w:val="1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Recognise that each individual brings unique qualities to contribute to the group.</w:t>
            </w:r>
          </w:p>
          <w:p w:rsidR="00F77B39" w:rsidRPr="00297830" w:rsidRDefault="00F77B39" w:rsidP="00873431">
            <w:pPr>
              <w:pStyle w:val="ListParagraph"/>
              <w:ind w:left="406"/>
              <w:rPr>
                <w:rFonts w:cs="Arial"/>
              </w:rPr>
            </w:pPr>
          </w:p>
        </w:tc>
      </w:tr>
    </w:tbl>
    <w:p w:rsidR="00F77B39" w:rsidRPr="00297830" w:rsidRDefault="00F77B39" w:rsidP="00F77B39">
      <w:pPr>
        <w:ind w:left="-567"/>
        <w:rPr>
          <w:rFonts w:cs="Arial"/>
          <w:i/>
        </w:rPr>
      </w:pPr>
    </w:p>
    <w:p w:rsidR="00F77B39" w:rsidRPr="00297830" w:rsidRDefault="00F77B39" w:rsidP="00F77B39">
      <w:pPr>
        <w:rPr>
          <w:rFonts w:cs="Arial"/>
          <w:i/>
        </w:rPr>
      </w:pPr>
      <w:r w:rsidRPr="00297830">
        <w:rPr>
          <w:rFonts w:cs="Arial"/>
          <w:i/>
        </w:rPr>
        <w:t xml:space="preserve">I confirm that I have read and understood this Position Description in full. </w:t>
      </w:r>
    </w:p>
    <w:p w:rsidR="00F77B39" w:rsidRPr="00297830" w:rsidRDefault="00F77B39" w:rsidP="00F77B39">
      <w:pPr>
        <w:rPr>
          <w:rFonts w:cs="Arial"/>
          <w:i/>
        </w:rPr>
      </w:pPr>
      <w:r w:rsidRPr="00297830">
        <w:rPr>
          <w:rFonts w:cs="Arial"/>
          <w:i/>
        </w:rPr>
        <w:t xml:space="preserve">If I have any questions as to its content or what is expected of me in future I will seek guidance from my Manager.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470"/>
      </w:tblGrid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Employee Name (please print)</w:t>
            </w:r>
          </w:p>
        </w:tc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</w:p>
          <w:p w:rsidR="00F77B39" w:rsidRPr="00297830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Employee Signature</w:t>
            </w:r>
          </w:p>
        </w:tc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</w:p>
          <w:p w:rsidR="00F77B39" w:rsidRPr="00297830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Date of Signing</w:t>
            </w:r>
          </w:p>
        </w:tc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</w:p>
          <w:p w:rsidR="00F77B39" w:rsidRPr="00297830" w:rsidRDefault="00F77B39" w:rsidP="00873431">
            <w:pPr>
              <w:rPr>
                <w:rFonts w:cs="Arial"/>
                <w:b/>
              </w:rPr>
            </w:pPr>
          </w:p>
        </w:tc>
      </w:tr>
    </w:tbl>
    <w:p w:rsidR="00F77B39" w:rsidRPr="00297830" w:rsidRDefault="00F77B39" w:rsidP="00F77B39">
      <w:pPr>
        <w:tabs>
          <w:tab w:val="left" w:pos="1290"/>
        </w:tabs>
        <w:ind w:left="-567"/>
        <w:rPr>
          <w:rFonts w:cs="Arial"/>
          <w:i/>
        </w:rPr>
      </w:pPr>
    </w:p>
    <w:p w:rsidR="00320294" w:rsidRPr="00297830" w:rsidRDefault="00E1355B">
      <w:r w:rsidRPr="00297830">
        <w:t xml:space="preserve">                              </w:t>
      </w:r>
    </w:p>
    <w:sectPr w:rsidR="00320294" w:rsidRPr="00297830" w:rsidSect="002B2107"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7D" w:rsidRDefault="0045377D" w:rsidP="0045377D">
      <w:pPr>
        <w:spacing w:after="0" w:line="240" w:lineRule="auto"/>
      </w:pPr>
      <w:r>
        <w:separator/>
      </w:r>
    </w:p>
  </w:endnote>
  <w:endnote w:type="continuationSeparator" w:id="0">
    <w:p w:rsidR="0045377D" w:rsidRDefault="0045377D" w:rsidP="00453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7D" w:rsidRDefault="0045377D" w:rsidP="0045377D">
      <w:pPr>
        <w:spacing w:after="0" w:line="240" w:lineRule="auto"/>
      </w:pPr>
      <w:r>
        <w:separator/>
      </w:r>
    </w:p>
  </w:footnote>
  <w:footnote w:type="continuationSeparator" w:id="0">
    <w:p w:rsidR="0045377D" w:rsidRDefault="0045377D" w:rsidP="00453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77D" w:rsidRDefault="00E1355B">
    <w:pPr>
      <w:pStyle w:val="Header"/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107" w:rsidRDefault="002B2107">
    <w:pPr>
      <w:pStyle w:val="Header"/>
    </w:pPr>
    <w:r w:rsidRPr="00286B51">
      <w:rPr>
        <w:rFonts w:ascii="Arial" w:hAnsi="Arial" w:cs="Arial"/>
        <w:noProof/>
        <w:lang w:eastAsia="en-NZ"/>
      </w:rPr>
      <w:drawing>
        <wp:anchor distT="0" distB="0" distL="114300" distR="114300" simplePos="0" relativeHeight="251659264" behindDoc="0" locked="0" layoutInCell="1" allowOverlap="1" wp14:anchorId="48565F1D" wp14:editId="348BC662">
          <wp:simplePos x="0" y="0"/>
          <wp:positionH relativeFrom="margin">
            <wp:posOffset>47625</wp:posOffset>
          </wp:positionH>
          <wp:positionV relativeFrom="margin">
            <wp:posOffset>-996950</wp:posOffset>
          </wp:positionV>
          <wp:extent cx="1181100" cy="956945"/>
          <wp:effectExtent l="0" t="0" r="0" b="0"/>
          <wp:wrapSquare wrapText="bothSides"/>
          <wp:docPr id="1" name="Picture 1" descr="Hospice North Shore colou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Hospice North Shore colour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13314F">
      <w:rPr>
        <w:noProof/>
        <w:lang w:eastAsia="en-NZ"/>
      </w:rPr>
      <w:drawing>
        <wp:inline distT="0" distB="0" distL="0" distR="0" wp14:anchorId="08C55461" wp14:editId="1542C18B">
          <wp:extent cx="1294785" cy="942975"/>
          <wp:effectExtent l="0" t="0" r="635" b="0"/>
          <wp:docPr id="5" name="Picture 5" descr="C:\Users\chrism.184\AppData\Local\Microsoft\Windows\INetCache\Content.Outlook\2R3CLQAM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.184\AppData\Local\Microsoft\Windows\INetCache\Content.Outlook\2R3CLQAM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187" cy="951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C192D">
      <w:rPr>
        <w:noProof/>
        <w:lang w:eastAsia="en-NZ"/>
      </w:rPr>
      <w:drawing>
        <wp:inline distT="0" distB="0" distL="0" distR="0" wp14:anchorId="22CFD207" wp14:editId="19B915B6">
          <wp:extent cx="1200150" cy="926042"/>
          <wp:effectExtent l="0" t="0" r="0" b="7620"/>
          <wp:docPr id="2" name="Picture 2" descr="C:\Users\Chrisme.184\AppData\Local\Microsoft\Windows\INetCache\Content.Outlook\EM7R3IM0\Wkwth_Wlsfd Hospice+tag_PMS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e.184\AppData\Local\Microsoft\Windows\INetCache\Content.Outlook\EM7R3IM0\Wkwth_Wlsfd Hospice+tag_PMS (002)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782" cy="963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3138F"/>
    <w:multiLevelType w:val="hybridMultilevel"/>
    <w:tmpl w:val="8954DBE4"/>
    <w:lvl w:ilvl="0" w:tplc="3A38C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E96774"/>
    <w:multiLevelType w:val="hybridMultilevel"/>
    <w:tmpl w:val="2960A2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48694A"/>
    <w:multiLevelType w:val="hybridMultilevel"/>
    <w:tmpl w:val="132E422E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068AA"/>
    <w:multiLevelType w:val="hybridMultilevel"/>
    <w:tmpl w:val="81EE039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97E45"/>
    <w:multiLevelType w:val="hybridMultilevel"/>
    <w:tmpl w:val="EC0411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F2011"/>
    <w:multiLevelType w:val="hybridMultilevel"/>
    <w:tmpl w:val="EB281BA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D82565"/>
    <w:multiLevelType w:val="hybridMultilevel"/>
    <w:tmpl w:val="DDF4858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7D"/>
    <w:rsid w:val="00000B13"/>
    <w:rsid w:val="000070D9"/>
    <w:rsid w:val="00021B9B"/>
    <w:rsid w:val="000379D8"/>
    <w:rsid w:val="000768C4"/>
    <w:rsid w:val="000B5764"/>
    <w:rsid w:val="000B780F"/>
    <w:rsid w:val="001242A6"/>
    <w:rsid w:val="00140E3A"/>
    <w:rsid w:val="001715A8"/>
    <w:rsid w:val="00195AA3"/>
    <w:rsid w:val="00237E68"/>
    <w:rsid w:val="00247C84"/>
    <w:rsid w:val="00254B57"/>
    <w:rsid w:val="00254C52"/>
    <w:rsid w:val="00264EA6"/>
    <w:rsid w:val="002874FF"/>
    <w:rsid w:val="0029590C"/>
    <w:rsid w:val="00297830"/>
    <w:rsid w:val="002B2107"/>
    <w:rsid w:val="00320294"/>
    <w:rsid w:val="003D1469"/>
    <w:rsid w:val="00415A1C"/>
    <w:rsid w:val="0045377D"/>
    <w:rsid w:val="004A30E3"/>
    <w:rsid w:val="004B112F"/>
    <w:rsid w:val="005039C7"/>
    <w:rsid w:val="00642C48"/>
    <w:rsid w:val="00661709"/>
    <w:rsid w:val="006D59DC"/>
    <w:rsid w:val="0071490D"/>
    <w:rsid w:val="00723147"/>
    <w:rsid w:val="007637BF"/>
    <w:rsid w:val="0079685E"/>
    <w:rsid w:val="007C1D82"/>
    <w:rsid w:val="007C4842"/>
    <w:rsid w:val="00864CC3"/>
    <w:rsid w:val="008874A7"/>
    <w:rsid w:val="008A0D21"/>
    <w:rsid w:val="008E4616"/>
    <w:rsid w:val="00935A01"/>
    <w:rsid w:val="009546FA"/>
    <w:rsid w:val="009E704D"/>
    <w:rsid w:val="00A00585"/>
    <w:rsid w:val="00A0497C"/>
    <w:rsid w:val="00A77E49"/>
    <w:rsid w:val="00AA3D16"/>
    <w:rsid w:val="00AD5F8F"/>
    <w:rsid w:val="00B36213"/>
    <w:rsid w:val="00B4700C"/>
    <w:rsid w:val="00BC4ED5"/>
    <w:rsid w:val="00BC56D8"/>
    <w:rsid w:val="00BC6125"/>
    <w:rsid w:val="00BE6A9A"/>
    <w:rsid w:val="00BE7E39"/>
    <w:rsid w:val="00C10B3F"/>
    <w:rsid w:val="00C26072"/>
    <w:rsid w:val="00C40D4D"/>
    <w:rsid w:val="00C961AD"/>
    <w:rsid w:val="00CA24B9"/>
    <w:rsid w:val="00CC17CC"/>
    <w:rsid w:val="00CC4E19"/>
    <w:rsid w:val="00D651C2"/>
    <w:rsid w:val="00D663AA"/>
    <w:rsid w:val="00DB48C0"/>
    <w:rsid w:val="00DD0615"/>
    <w:rsid w:val="00E1355B"/>
    <w:rsid w:val="00E4252E"/>
    <w:rsid w:val="00E45228"/>
    <w:rsid w:val="00E544A9"/>
    <w:rsid w:val="00EC4274"/>
    <w:rsid w:val="00EE0F34"/>
    <w:rsid w:val="00F00C53"/>
    <w:rsid w:val="00F062A3"/>
    <w:rsid w:val="00F7167D"/>
    <w:rsid w:val="00F761AA"/>
    <w:rsid w:val="00F77B39"/>
    <w:rsid w:val="00FE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29432278-72A4-4EA4-87D6-7C60814C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107"/>
  </w:style>
  <w:style w:type="paragraph" w:styleId="Heading1">
    <w:name w:val="heading 1"/>
    <w:basedOn w:val="Normal"/>
    <w:next w:val="Normal"/>
    <w:link w:val="Heading1Char"/>
    <w:uiPriority w:val="9"/>
    <w:qFormat/>
    <w:rsid w:val="008A0D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0D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77D"/>
  </w:style>
  <w:style w:type="paragraph" w:styleId="Footer">
    <w:name w:val="footer"/>
    <w:basedOn w:val="Normal"/>
    <w:link w:val="Foot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77D"/>
  </w:style>
  <w:style w:type="paragraph" w:styleId="ListParagraph">
    <w:name w:val="List Paragraph"/>
    <w:aliases w:val="aList Paragraph"/>
    <w:basedOn w:val="Normal"/>
    <w:link w:val="ListParagraphChar"/>
    <w:uiPriority w:val="34"/>
    <w:qFormat/>
    <w:rsid w:val="002B2107"/>
    <w:pPr>
      <w:ind w:left="720"/>
      <w:contextualSpacing/>
    </w:pPr>
  </w:style>
  <w:style w:type="table" w:styleId="TableGrid">
    <w:name w:val="Table Grid"/>
    <w:basedOn w:val="TableNormal"/>
    <w:uiPriority w:val="39"/>
    <w:rsid w:val="00F77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F77B39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F77B39"/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paragraph" w:styleId="BodyText">
    <w:name w:val="Body Text"/>
    <w:basedOn w:val="Normal"/>
    <w:link w:val="BodyTextChar"/>
    <w:rsid w:val="00BC4ED5"/>
    <w:pPr>
      <w:spacing w:after="12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BodyTextChar">
    <w:name w:val="Body Text Char"/>
    <w:basedOn w:val="DefaultParagraphFont"/>
    <w:link w:val="BodyText"/>
    <w:rsid w:val="00BC4ED5"/>
    <w:rPr>
      <w:rFonts w:ascii="Tahoma" w:eastAsia="Times New Roman" w:hAnsi="Tahoma" w:cs="Times New Roman"/>
      <w:sz w:val="16"/>
      <w:szCs w:val="20"/>
    </w:rPr>
  </w:style>
  <w:style w:type="paragraph" w:styleId="NormalWeb">
    <w:name w:val="Normal (Web)"/>
    <w:basedOn w:val="Normal"/>
    <w:uiPriority w:val="99"/>
    <w:rsid w:val="00BC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A0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8A0D21"/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paragraph" w:customStyle="1" w:styleId="TableText">
    <w:name w:val="Table Text"/>
    <w:basedOn w:val="Heading1"/>
    <w:rsid w:val="008A0D21"/>
    <w:pPr>
      <w:keepLines w:val="0"/>
      <w:spacing w:before="120" w:after="120" w:line="240" w:lineRule="auto"/>
    </w:pPr>
    <w:rPr>
      <w:rFonts w:ascii="Tahoma" w:eastAsia="Times New Roman" w:hAnsi="Tahoma" w:cs="Times New Roman"/>
      <w:color w:val="auto"/>
      <w:kern w:val="28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A0D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ageNumber">
    <w:name w:val="page number"/>
    <w:basedOn w:val="DefaultParagraphFont"/>
    <w:rsid w:val="007637BF"/>
  </w:style>
  <w:style w:type="character" w:customStyle="1" w:styleId="ListParagraphChar">
    <w:name w:val="List Paragraph Char"/>
    <w:aliases w:val="aList Paragraph Char"/>
    <w:basedOn w:val="DefaultParagraphFont"/>
    <w:link w:val="ListParagraph"/>
    <w:uiPriority w:val="34"/>
    <w:rsid w:val="00140E3A"/>
  </w:style>
  <w:style w:type="character" w:customStyle="1" w:styleId="Heading3Char">
    <w:name w:val="Heading 3 Char"/>
    <w:basedOn w:val="DefaultParagraphFont"/>
    <w:link w:val="Heading3"/>
    <w:uiPriority w:val="9"/>
    <w:semiHidden/>
    <w:rsid w:val="00C40D4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0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2BB32799.dotm</Template>
  <TotalTime>0</TotalTime>
  <Pages>5</Pages>
  <Words>982</Words>
  <Characters>5602</Characters>
  <Application>Microsoft Office Word</Application>
  <DocSecurity>4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Appserv Ltd</Company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Jacinda Watkin</dc:creator>
  <cp:keywords/>
  <dc:description/>
  <cp:lastModifiedBy>Jacinda Watkin</cp:lastModifiedBy>
  <cp:revision>2</cp:revision>
  <cp:lastPrinted>2017-09-15T04:59:00Z</cp:lastPrinted>
  <dcterms:created xsi:type="dcterms:W3CDTF">2017-10-26T23:54:00Z</dcterms:created>
  <dcterms:modified xsi:type="dcterms:W3CDTF">2017-10-26T23:54:00Z</dcterms:modified>
</cp:coreProperties>
</file>